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557" w:rsidRPr="004A6642" w:rsidRDefault="00790557" w:rsidP="00430898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4" o:title=""/>
          </v:shape>
          <o:OLEObject Type="Embed" ProgID="Paint.Picture" ShapeID="_x0000_i1025" DrawAspect="Content" ObjectID="_1604385523" r:id="rId5"/>
        </w:object>
      </w:r>
    </w:p>
    <w:p w:rsidR="00790557" w:rsidRPr="004A6642" w:rsidRDefault="00790557" w:rsidP="00430898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790557" w:rsidRPr="004A6642" w:rsidRDefault="00790557" w:rsidP="00430898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790557" w:rsidRPr="004A6642" w:rsidRDefault="00790557" w:rsidP="0043089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790557" w:rsidRPr="004A6642" w:rsidRDefault="00790557" w:rsidP="0043089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790557" w:rsidRPr="00F30895" w:rsidRDefault="00790557" w:rsidP="0043089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 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790557" w:rsidRPr="004A6642" w:rsidRDefault="00790557" w:rsidP="00430898">
      <w:pPr>
        <w:jc w:val="center"/>
        <w:rPr>
          <w:b/>
          <w:i/>
          <w:color w:val="000000"/>
          <w:sz w:val="28"/>
        </w:rPr>
      </w:pPr>
    </w:p>
    <w:p w:rsidR="00790557" w:rsidRPr="004A6642" w:rsidRDefault="00790557" w:rsidP="0043089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790557" w:rsidRDefault="00790557" w:rsidP="00430898">
      <w:pPr>
        <w:rPr>
          <w:b/>
          <w:color w:val="000000"/>
        </w:rPr>
      </w:pPr>
    </w:p>
    <w:p w:rsidR="00790557" w:rsidRPr="00434543" w:rsidRDefault="00790557" w:rsidP="007E369B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листопада 2018 року</w:t>
      </w:r>
      <w:r w:rsidRPr="0043454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15</w:t>
      </w:r>
      <w:r w:rsidRPr="00434543">
        <w:rPr>
          <w:sz w:val="28"/>
          <w:szCs w:val="28"/>
          <w:u w:val="single"/>
        </w:rPr>
        <w:t xml:space="preserve">  </w:t>
      </w:r>
    </w:p>
    <w:p w:rsidR="00790557" w:rsidRPr="004A6642" w:rsidRDefault="00790557" w:rsidP="00430898">
      <w:pPr>
        <w:rPr>
          <w:color w:val="000000"/>
        </w:rPr>
      </w:pPr>
    </w:p>
    <w:p w:rsidR="00790557" w:rsidRPr="00891B68" w:rsidRDefault="00790557" w:rsidP="00430898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4,3820 га"/>
        </w:smartTagPr>
        <w:r>
          <w:rPr>
            <w:color w:val="000000"/>
            <w:sz w:val="28"/>
            <w:szCs w:val="28"/>
          </w:rPr>
          <w:t>64,3820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Пологівської міської ради </w:t>
      </w:r>
    </w:p>
    <w:p w:rsidR="00790557" w:rsidRPr="00891B68" w:rsidRDefault="00790557" w:rsidP="00430898">
      <w:pPr>
        <w:pStyle w:val="NoSpacing"/>
        <w:ind w:firstLine="709"/>
        <w:rPr>
          <w:color w:val="000000"/>
          <w:sz w:val="28"/>
          <w:szCs w:val="28"/>
        </w:rPr>
      </w:pPr>
    </w:p>
    <w:p w:rsidR="00790557" w:rsidRPr="00891B68" w:rsidRDefault="00790557" w:rsidP="00430898">
      <w:pPr>
        <w:pStyle w:val="NoSpacing"/>
        <w:ind w:firstLine="709"/>
        <w:rPr>
          <w:color w:val="000000"/>
          <w:sz w:val="28"/>
          <w:szCs w:val="28"/>
        </w:rPr>
      </w:pPr>
    </w:p>
    <w:p w:rsidR="00790557" w:rsidRPr="004A6642" w:rsidRDefault="00790557" w:rsidP="00430898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4,3820 га"/>
        </w:smartTagPr>
        <w:r>
          <w:rPr>
            <w:color w:val="000000"/>
            <w:sz w:val="28"/>
            <w:szCs w:val="28"/>
          </w:rPr>
          <w:t xml:space="preserve">64,3820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2324210100:13:007:0061, що знаходиться в оренді ТОВ </w:t>
      </w:r>
      <w:r w:rsidRPr="00872BF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872BF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Пологівської міської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790557" w:rsidRPr="004A6642" w:rsidRDefault="00790557" w:rsidP="00430898">
      <w:pPr>
        <w:pStyle w:val="NoSpacing"/>
        <w:ind w:firstLine="709"/>
        <w:rPr>
          <w:color w:val="000000"/>
          <w:sz w:val="28"/>
          <w:szCs w:val="28"/>
        </w:rPr>
      </w:pPr>
    </w:p>
    <w:p w:rsidR="00790557" w:rsidRPr="004A6642" w:rsidRDefault="00790557" w:rsidP="00430898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4,3820 га"/>
        </w:smartTagPr>
        <w:r>
          <w:rPr>
            <w:color w:val="000000"/>
            <w:sz w:val="28"/>
            <w:szCs w:val="28"/>
          </w:rPr>
          <w:t xml:space="preserve">64,3820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2324210100:13:007:0061,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Пологівської міської ради Пологівського району Запорізької області.</w:t>
      </w:r>
    </w:p>
    <w:p w:rsidR="00790557" w:rsidRPr="004A6642" w:rsidRDefault="00790557" w:rsidP="0043089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790557" w:rsidRPr="004A6642" w:rsidRDefault="00790557" w:rsidP="0043089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790557" w:rsidRPr="004A6642" w:rsidRDefault="00790557" w:rsidP="0043089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790557" w:rsidRDefault="00790557" w:rsidP="00430898">
      <w:pPr>
        <w:pStyle w:val="NoSpacing"/>
        <w:ind w:firstLine="709"/>
        <w:rPr>
          <w:color w:val="000000"/>
          <w:sz w:val="28"/>
          <w:szCs w:val="28"/>
        </w:rPr>
      </w:pPr>
    </w:p>
    <w:p w:rsidR="00790557" w:rsidRPr="004A6642" w:rsidRDefault="00790557" w:rsidP="00430898">
      <w:pPr>
        <w:pStyle w:val="NoSpacing"/>
        <w:ind w:firstLine="709"/>
        <w:rPr>
          <w:color w:val="000000"/>
          <w:sz w:val="28"/>
          <w:szCs w:val="28"/>
        </w:rPr>
      </w:pPr>
    </w:p>
    <w:p w:rsidR="00790557" w:rsidRPr="000A2072" w:rsidRDefault="00790557" w:rsidP="007E369B">
      <w:pPr>
        <w:jc w:val="both"/>
        <w:rPr>
          <w:sz w:val="28"/>
        </w:rPr>
      </w:pPr>
      <w:r w:rsidRPr="000A2072">
        <w:rPr>
          <w:sz w:val="28"/>
        </w:rPr>
        <w:t>Заступник голови ради</w:t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  <w:t xml:space="preserve"> </w:t>
      </w:r>
      <w:r>
        <w:rPr>
          <w:sz w:val="28"/>
        </w:rPr>
        <w:t xml:space="preserve">                 </w:t>
      </w:r>
      <w:r w:rsidRPr="000A2072">
        <w:rPr>
          <w:sz w:val="28"/>
        </w:rPr>
        <w:t xml:space="preserve">І.О.Шевченко </w:t>
      </w:r>
    </w:p>
    <w:sectPr w:rsidR="00790557" w:rsidRPr="000A2072" w:rsidSect="007E369B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898"/>
    <w:rsid w:val="00067F56"/>
    <w:rsid w:val="000A2072"/>
    <w:rsid w:val="001D64CA"/>
    <w:rsid w:val="00221F7D"/>
    <w:rsid w:val="003066E2"/>
    <w:rsid w:val="00374C7D"/>
    <w:rsid w:val="00430898"/>
    <w:rsid w:val="00434543"/>
    <w:rsid w:val="004A6642"/>
    <w:rsid w:val="006125C9"/>
    <w:rsid w:val="00692869"/>
    <w:rsid w:val="006953B1"/>
    <w:rsid w:val="00756BB3"/>
    <w:rsid w:val="00790557"/>
    <w:rsid w:val="007E369B"/>
    <w:rsid w:val="00872BFA"/>
    <w:rsid w:val="00891B68"/>
    <w:rsid w:val="008E1AFD"/>
    <w:rsid w:val="00A500B2"/>
    <w:rsid w:val="00C0659C"/>
    <w:rsid w:val="00D553AF"/>
    <w:rsid w:val="00EB2054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89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0898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0898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30898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30898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30898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30898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43089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430898"/>
    <w:pPr>
      <w:spacing w:after="120"/>
      <w:ind w:left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500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00B2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1328</Words>
  <Characters>757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2018-11-22T07:52:00Z</cp:lastPrinted>
  <dcterms:created xsi:type="dcterms:W3CDTF">2018-11-14T11:14:00Z</dcterms:created>
  <dcterms:modified xsi:type="dcterms:W3CDTF">2018-11-22T07:52:00Z</dcterms:modified>
</cp:coreProperties>
</file>